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5B8A" w:rsidRDefault="00AE3ED9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Roger PAKEFIELD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fl.1494-5)</w:t>
      </w:r>
    </w:p>
    <w:p w:rsidR="00AE3ED9" w:rsidRDefault="00AE3ED9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Cambridge University.</w:t>
      </w:r>
    </w:p>
    <w:p w:rsidR="00AE3ED9" w:rsidRDefault="00AE3ED9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E3ED9" w:rsidRDefault="00AE3ED9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E3ED9" w:rsidRDefault="00AE3ED9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1494-5</w:t>
      </w:r>
      <w:r>
        <w:rPr>
          <w:rFonts w:ascii="Times New Roman" w:hAnsi="Times New Roman" w:cs="Times New Roman"/>
          <w:sz w:val="24"/>
          <w:szCs w:val="24"/>
        </w:rPr>
        <w:tab/>
        <w:t>B.D.    (Alumni Cantab. vol.1 part 3 p.297)</w:t>
      </w:r>
    </w:p>
    <w:p w:rsidR="00AE3ED9" w:rsidRDefault="00AE3ED9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E3ED9" w:rsidRDefault="00AE3ED9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E3ED9" w:rsidRDefault="00AE3ED9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November 2015</w:t>
      </w:r>
    </w:p>
    <w:p w:rsidR="00AE3ED9" w:rsidRPr="00AE3ED9" w:rsidRDefault="00AE3ED9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AE3ED9" w:rsidRPr="00AE3ED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E3ED9" w:rsidRDefault="00AE3ED9" w:rsidP="00564E3C">
      <w:pPr>
        <w:spacing w:after="0" w:line="240" w:lineRule="auto"/>
      </w:pPr>
      <w:r>
        <w:separator/>
      </w:r>
    </w:p>
  </w:endnote>
  <w:endnote w:type="continuationSeparator" w:id="0">
    <w:p w:rsidR="00AE3ED9" w:rsidRDefault="00AE3ED9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AE3ED9">
      <w:rPr>
        <w:rFonts w:ascii="Times New Roman" w:hAnsi="Times New Roman" w:cs="Times New Roman"/>
        <w:noProof/>
        <w:sz w:val="24"/>
        <w:szCs w:val="24"/>
      </w:rPr>
      <w:t>14 November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E3ED9" w:rsidRDefault="00AE3ED9" w:rsidP="00564E3C">
      <w:pPr>
        <w:spacing w:after="0" w:line="240" w:lineRule="auto"/>
      </w:pPr>
      <w:r>
        <w:separator/>
      </w:r>
    </w:p>
  </w:footnote>
  <w:footnote w:type="continuationSeparator" w:id="0">
    <w:p w:rsidR="00AE3ED9" w:rsidRDefault="00AE3ED9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3ED9"/>
    <w:rsid w:val="00372DC6"/>
    <w:rsid w:val="00564E3C"/>
    <w:rsid w:val="0064591D"/>
    <w:rsid w:val="00AE3ED9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95CB91"/>
  <w15:chartTrackingRefBased/>
  <w15:docId w15:val="{9267090F-3DA9-496F-A96D-BA80C4C202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2</TotalTime>
  <Pages>1</Pages>
  <Words>20</Words>
  <Characters>120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2015-11-14T19:51:00Z</dcterms:created>
  <dcterms:modified xsi:type="dcterms:W3CDTF">2015-11-14T19:53:00Z</dcterms:modified>
</cp:coreProperties>
</file>